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CCE9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Работая над словариком матерных устойчивых выражений, вспомнил несколько фраз, которые без преувеличения можно </w:t>
      </w:r>
      <w:proofErr w:type="gramStart"/>
      <w:r w:rsidRPr="00710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отнести к ритуально-мифическому дискурсу и которыми было обставлено</w:t>
      </w:r>
      <w:proofErr w:type="gramEnd"/>
      <w:r w:rsidRPr="00710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моём детстве курение. Не знаю, курили ли вы в детстве и, если курили, то в какой компании, но я подумал, что мои воспоминания на эту тему могут быть интересны не только мне. Подумал и стал вспоминать. А вспоминая, вспомнил заодно ещё много чего. Тоже, на мой взгляд, </w:t>
      </w:r>
      <w:proofErr w:type="gramStart"/>
      <w:r w:rsidRPr="00710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небезынтересного</w:t>
      </w:r>
      <w:proofErr w:type="gramEnd"/>
      <w:r w:rsidRPr="00710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 решил всё записать. Ну, что не забуду. Итак...</w:t>
      </w:r>
    </w:p>
    <w:p w14:paraId="732F0CD6" w14:textId="77777777" w:rsidR="00710E71" w:rsidRPr="00710E71" w:rsidRDefault="00710E71" w:rsidP="00710E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anchor distT="47625" distB="47625" distL="47625" distR="47625" simplePos="0" relativeHeight="251658240" behindDoc="0" locked="0" layoutInCell="1" allowOverlap="0" wp14:editId="6009281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1905000"/>
            <wp:effectExtent l="0" t="0" r="0" b="0"/>
            <wp:wrapSquare wrapText="bothSides"/>
            <wp:docPr id="1" name="Рисунок 1" descr="Фото ав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ото автор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0E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Курение </w:t>
      </w:r>
    </w:p>
    <w:p w14:paraId="6F0C699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Курили все. Кто не начал курить в шесть, тот непременно начал в тринадцать.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Некурящих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четырнадцатилетних практически не было. Девочки курили тоже, но не все признавались в этом мальчикам и всё больше курили где-то отдельно. Мальчики курили в основном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 гаражами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такое это самое "за гаражами" я сейчас постараюсь объяснить. </w:t>
      </w:r>
    </w:p>
    <w:p w14:paraId="4A3BF62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Посреди квартала стоял массив кирпичных гаражей, тылом примыкавший к ограде детского садика. Между садиком и гаражами был промежуток – в разных местах от 50 см до полутора метров. Промежуток этот использовался гражданами в качестве отхожего места. Ну, понятно, если надобность застала тебя вдали от дома – что делать? – туалетов-кабинок тогда не было. Кучки говна лежали за гаражами на расстоянии шага-двух друг от друга. Нас это не смущало и даже слегка веселило. На нашем языке кучи эти назывались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минами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Когда мы заходили за гаражи, один из нас непременно говорил: "Осторожно. Мины!" И, аккуратно переступая через говно, мы шли к украденной из детского садика полукруглой скамейке (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лавочке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усаживались на неё – и курили. А до появления лавочки – курили на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ящиках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Ящики брались возле пункта приёма пустых бутылок или возле овощного магазина. Стандартный деревянный ящик – очень универсальная вещь: на нём можно сидеть, доски из него можно разбивать ребром ладони,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каратист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ещё из него и трёх или четырёх подшипников можно сделать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тачку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тачке можно ездить под горку. </w:t>
      </w:r>
    </w:p>
    <w:p w14:paraId="795F6C2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Восклицание про мины было первой фразой курительного ритуала. Но через некоторое время стало второй. Первой стало – "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Пойдём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полетаем". Не помню, кто первый стал употреблять этот шифр. А главное – зачем: про "полетать" всё равно говорилось только среди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шёпотом. Просто детство требует секретов, тайн, шифров. </w:t>
      </w:r>
    </w:p>
    <w:p w14:paraId="5CC58F5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Лавочка среди кучек говна за гаражами получила гордое название "аэродром". </w:t>
      </w:r>
    </w:p>
    <w:p w14:paraId="22185DF6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всегда у кого-то была целая пачка сигарет или папирос. Чаще в твёрдой пачке от "BT", а то и в мягкой, от "Стюардессы", у кого-нибудь лежало несколько украденных у родителей, а чаще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настрелянных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сигарет ассорти. </w:t>
      </w:r>
    </w:p>
    <w:p w14:paraId="1BD9750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Стрелять (просить) сигареты было не очень простым делом. Мы собирались с двумя Колями (мне было тринадцать, одному Коле года на полтора меньше, второму – шесть или семь) и шли по улицам, присматриваясь к прохожим, изучая их лица, пытаясь определить, не является ли вот этот конкретный человек противником детского курения... Когда лицо казалось нам подходящим, мы подходили и спрашивали: "Извините, у Вас закурить не найдётся?" Это если у совсем взрослого человека. Если же у парня или 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девушки лет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вид – 23-24-х, то так: "Чувак (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братан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мужик, э!), курить есть?" Если нам отказывали, мы просто шли дальше. Странно, но не помню, чтобы кто-то хоть раз попытался прочесть нам мораль или хотя бы просто поинтересоваться возрастом. За первым вопросом, когда ты уже взялся большим и указательным пальцами за фильтр, но ещё не вытащил сигарету из пачки, сразу следовал обязательный второй: "А можно две?" Если ответ был утвердительный, средним пальцем тут же прихватывалась ещё одна. </w:t>
      </w:r>
    </w:p>
    <w:p w14:paraId="006BF63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чем идти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летать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троих было необходимо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настрелять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меньше шести сигарет. А лучше девять. Потому что никто никогда не ограничивался курением одной. Этого всегда казалось очень мало. Желающих угостить не всегда оказывалось достаточное количество, а потому, чтобы набрать шесть сигарет, иногда приходилось проходить весь город. Ставрополь – не очень большой город, но шли мы медленно, постоянно пристально вглядываясь в выражения лиц прохожих, обсуждая их, а потому на то, чтобы достигнуть начала совхозных полей, у нас уходило не меньше четырёх часов. </w:t>
      </w:r>
    </w:p>
    <w:p w14:paraId="48D0B5C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мы прыгали с добычей в троллейбус и ехали к себе в квартал, в гаражи, а иногда устраивались в какой-нибудь лесополосе на юго-западной окраине города и курили там. </w:t>
      </w:r>
    </w:p>
    <w:p w14:paraId="09DA766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помню причин (коробок спичек стоил одну копейку – доступнее некуда), но почему-то у нас часто оказывалась всего одна спичка. </w:t>
      </w:r>
    </w:p>
    <w:p w14:paraId="1CFDFE74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зажигать спичку о коробок необходимо было обязательно от себя: так было вернее, что спичка зажжётся, и это называлось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"по-мужски"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Когда кто-то зажигал спичку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себя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спичка иногда ломалась об истрёпанный коробок, а кроме того – такой способ считался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"бабским"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 временем, правда, у того Коли, который был на полтора года младше меня, выработался свой особенный стиль – зажигать "по-бабски", но так, чтобы горело и не ломалось. Он этим щеголял. </w:t>
      </w:r>
    </w:p>
    <w:p w14:paraId="57176D3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спички подкуривали двое. Третий должен был подкуривать либо от второй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спички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от уже зажжённой сигареты. Объяснялось это просто: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окопах, пока подкуривает один, вражеский снайпер успевает заметить огонёк, пока второй – поднять винтовку и начать прицеливаться. Если будет подкуривать третий – снайпер успеет прицелиться и выстрелить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Куда проще... Какое это всё имело отношение к нам, никто не спрашивал. Всем было понятно, что мы всегда на войне, наша страна окружена врагами, во всяких банановых республиках никогда не прекращаются боевые действия за светлое будущее всего человечества, а потому надо привыкать к единственно правильному в боевых условиях поведению. </w:t>
      </w:r>
    </w:p>
    <w:p w14:paraId="38C60FA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схожей причине нельзя было разминать болгарские сигареты. Папиросы и советские сигареты – можно и нужно, особенно – бакинские "Столичные", а болгарские – ни в коем случае.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что они и так набиты неплотно и разминания не требуют, и если ты их разминаешь, ты тем самым выдаёшь в себе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советскую привычку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есть, во-первых, если ты разведчик, то тебя уже, считай, на этом поймали, а во-вторых, действуя по привычке, а не по ситуации, ты всем показываешь на свою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ненаблюдательность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зашоренность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 по большому счёту – глупость.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товарищи в этом случае скажут тебе правду в глаза: «Хули ты её мнёшь,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? Это ж "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Стерва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"!» Ты всегда должен быть осторожным, наблюдательным и умным, потому что ты – советский человек. </w:t>
      </w:r>
    </w:p>
    <w:p w14:paraId="2154563D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спичка была одна, то, выкурив по первой, по второй подкуривали от собственных окурков. А если получалось так, что и в первый раз от спички удавалось подкурить только одному (ну, например, порыв сильного ветра спичку погасил), то второй подкуривал от сигареты первого, а третий – от сигареты второго. И второму, и третьему подкурить от 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одной сигареты было нельзя, потому что – внимание 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одну козу два раза не ебут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Вот. Была такая ритуальная формула. Нельзя подкуривать от одной сигареты более чем одному человеку. Почему? Никто тогда об этом не говорил, никто никогда вслух при мне этим не интересовался, а теперь я могу только догадываться о смысле и происхождении этого выражения. Не буду делиться своими догадками: они весьма скучны и обычны. </w:t>
      </w:r>
    </w:p>
    <w:p w14:paraId="3B7D1556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Существовала и ещё одна "сексуальная" ритуально-метафорическая формула, действовавшая при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подкуривании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"Когда ебутся – за хуй не берутся"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означало, что, когда ты подкуриваешь от чужой сигареты, она остаётся в руках, так сказать, владельца. Ты не можешь взять её в свои руки или хотя бы просто поддержать двумя пальцами. Источник этой формулы, в общем, понятен. Сигарета вполне ассоциируется с членом, причём сигарета горящая, дающая – тем более. И я действительно, потом, позже, встречал людей, которые считали, что во время занятий сексом всё, что ниже пояса, – табу для рук. Даже самому мне попадалась пара таких женщин, и стоило немалого труда выбить у них из головы эту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дурь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Но сейчас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другом, да... </w:t>
      </w:r>
    </w:p>
    <w:p w14:paraId="48A8606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Давая подкуривать, сигарету следовало держать так, чтобы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подкуривающему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приходилось слишком наклоняться: иначе это считалось оскорблением и достаточным поводом для драки. </w:t>
      </w:r>
    </w:p>
    <w:p w14:paraId="7E87394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сексуально-курительные метафоры и ритуалы не заканчивались. </w:t>
      </w:r>
    </w:p>
    <w:p w14:paraId="24ADBEF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Покрытая "серой" (шершавым материалом, о который зажигаются спички) сторона спичечного коробка, если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неё ещё не зажигалась ни одна спичка, называлась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"целкой"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Сорвать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целку имел право только хозяин спичечного коробка.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Сорвать чужую целку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считалось вызовом – не поводом для драки, но всё же заявкой, что ты претендуешь на то, что твой статус заметно выше статуса владельца коробка и что при случае ты не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каким-либо образом доказать. </w:t>
      </w:r>
    </w:p>
    <w:p w14:paraId="3884304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спичечного коробка было, как известно, две целки. В порядке вещей считалось одну из них сохранить до последней спички. У этого обычая имелось две причины. Во-первых, всегда в наличии был инструмент для выяснения претензий на статус, во-вторых – о затёртую пятьюдесятью девятью спичками сторону могла не зажечься последняя, шестидесятая спичка, когда это могло бы быть важно, а потому для последней спички оставлялась чистая, девственная,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целячая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сторона. </w:t>
      </w:r>
    </w:p>
    <w:p w14:paraId="423DA548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сорвать вторую целку даже последней спичкой было уже лёгким шиком. Но особым шиком было – пользоваться коробком,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срывая ни одной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целки. Делалось это так: шершавый материал, "сера", о которую зажигались спички, наносился на коробок на знаменитой фабрике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Ревпуть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не слишком аккуратно, отдельные капли затекали, как бы, заворачивались на этикетку и на нижнюю поверхность коробка, – об эти самые капли, пятнышки и следовало зажигать спички. Во-первых, это считалось необычно и круто, а во-вторых у тебя постоянно сохранялся коробок с двумя целками, протягивая который кому-нибудь в ответ на просьбу дать подкурить, ты тем самым делал неизбежным выяснение статуса. Человек, признававший твой статус, должен был сказать: "Бля, он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целячий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!", – и протянуть коробок обратно тебе, а ты уже зажигал об него спичку и великодушно протягивал огонёк страждущему. Тот же, кто считал, что твой статус в компании незаслуженно высок, просто чиркал спичкой по целке, что сразу все замечали. Зарождалась интрига, начиналось противостояние. Был в этом и подвох. Человек ненаблюдательный мог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сорвать целку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нечаянно, не заметив. Это было поводом спросить: "Ты охуел – целки срывать?" В этом случае, если человек не хотел конфликта, он должен был ответить, примерно, так: "Бля, я не заметил, нахуй, пиздец". То есть, дать понять, что 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случилось недоразумение, он раскаивается и ничего не имеет против владельца коробка. Ответ же типа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"А хули?"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 же означал вызов. Был и третий вариант: "Ой, бля,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целки, нахуй, пиздец...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Это уже был вызов системе, отрицание традиции, отказ определять статус подобным образом. Это уважалось, хотя и встречалось ворчанием и вздохами. </w:t>
      </w:r>
    </w:p>
    <w:p w14:paraId="51FA948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Верхом крутости было – носить с собой спички в кармане россыпью. А когда у тебя просили спичку, ты протягивал именно спичку – без коробка – и с удовольствием наблюдал, как человек теряется: зажечь-то не обо что. Насладившись несколько длинных секунд беспомощностью визави, можно было забрать у него спичку и чиркнуть ею о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чиркач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ботинке.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Чиркач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делался так: из сигареты (вернее – из окурка) надо было вынуть фильтр из синтетического хлопка, положить его на рант подошвы, поджечь и прижать спичечным коробком. Шершавая "сера" отделялась от коробка и приставала к подошве. </w:t>
      </w:r>
    </w:p>
    <w:p w14:paraId="15218D16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ещё вариант – носить с собой плоский камешек-гальку и зажигать спички об него. Это требовало особой сноровки и тоже считалось круто. </w:t>
      </w:r>
    </w:p>
    <w:p w14:paraId="432E50BF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ещё было модно зажигать спички о подручные поверхности: кирпичи, крашеные перила,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джинсу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бордюрный базальт... </w:t>
      </w:r>
    </w:p>
    <w:p w14:paraId="62DC7B5D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 ужасно круто было иметь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охотничью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спичку. Хоть одну. С ней носились. Её всем показывали. Считалось, что она легко зажигается о любую шершавую поверхность, горит под водой, прожигает железо и вообще вещь очень полезная в боевых условиях. Как правило, владельца необычной спички (где их брали, кстати, до сих пор не знаю; я как-то выменял одну на строительный патрон) в конце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концов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уговаривали её зажечь – спичка горела, отбрасывая перпендикулярно себе плоскую корону страшного пламени, рвавшегося, как из ракеты... Все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глазели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восхищались. Теперь, наверное, вместо этого в компьютерные игры играют... Однажды я попробовал подкурить от такой спички – мерзкая горячая кислятина ворвалась в рот и сделала сигарету непригодной для курения. </w:t>
      </w:r>
    </w:p>
    <w:p w14:paraId="3F757FA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Недопустимым и глупым считалось тратить спички у костра. Была осуждающая поговорка: "У костра сидишь – спички тратишь". Даже если у тебя с собой десять коробков спичек, сидя у костра следует подкуривать от головни, от горящей веточки. Многие наши детские обычаи и ритуалы готовили нас к жизни в экстремальных условиях, к жизни, полной опасностей и лишений. Я считаю, что это правильно. Во всяком случае – не помешает. </w:t>
      </w:r>
    </w:p>
    <w:p w14:paraId="19AF97A5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Часто мы курили папиросы. "Беломор" был ужасной редкостью, а потому курили "Курортные" или "Любительские". Предпочтение отдавалось "Любительским", потому что в них реже попадались "брёвна", они были щедрее набиты табаком, были лучше на вкус и – главное – в пачке их было 25 штук – против 20-ти "Курортных". </w:t>
      </w:r>
    </w:p>
    <w:p w14:paraId="0059443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Папиросы было принято не только разминать, но ещё 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продувать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заминать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каждого стоящего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пацана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свой фирменный способ заминки/закусывания мундштука папиросы. Правда, со временем, уже ближе к пятнадцати годам, шиком стало считаться курить папиросы, не заминая, не разминая и не продувая. Те же, кто вытаскивал фильтры из сигаретных окурков и вгонял их в папиросы, вообще выглядели в глазах остальных людьми несерьёзными и изнеженными, которым нельзя доверять в делах. </w:t>
      </w:r>
    </w:p>
    <w:p w14:paraId="7B9B09C8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заре курения, когда мне было тринадцать, пару месяцев был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курить через мундштуки, сделанные из поломанных пятнадцатикопеечных стандартных шариковых ручек. К запаху и вкусу табака добавлялся дурманящий запах ручечной "пасты". </w:t>
      </w:r>
    </w:p>
    <w:p w14:paraId="05D33E04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поводу того, какие сигареты лучше курить, было две точки зрения – школьная и дворовая. В ставропольской средней школе номер три предпочитали болгарские – "Стюардесса" ("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Стерва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"), "Опал" (чтоб хуй опал),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Родопи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" (у кого шило в жопе),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(просто –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хуинтер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), "ТУ-154" (в народе – для краткости – "ТУ-104" или просто "ТУ"). Среди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ашников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учеников класса "А" в параллели, жильцов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кооперативного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дома, классовых врагов, было стильно курить дорогие "BT" (бычки тротуарные). Среди претендующих на эстетство своих ценились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Шипка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" без фильтра (из трёх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шипок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можно было сделать длиннющую "ракету", которая курилась дольше десяти минут) – 20 копеек за пачку. </w:t>
      </w:r>
    </w:p>
    <w:p w14:paraId="13FEC0CD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жителей моего двора учились в школе номер четыре. Среди них преобладали патриотические вкусы – они курили советские сигареты. Магически звучало для них заклинание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-дукат-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Это было что-то легендарное. Московские сигареты были страшным дефицитом. Из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советских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чаще всего можно было купить бакинские – вонючие, сырые, с брёвнами. Я предпочитал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болгарские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Любил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Шипку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", но это тоже был дефицит, поэтому чаще курил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Родопи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</w:p>
    <w:p w14:paraId="2F37256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восьмого класса среди нас прошла легенда о том, что бывают сигареты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коричневым фильтром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Называются "Арктика". Это вызвало ажиотаж. Всё дело в том, что иногда случались "Столичные" с белым фильтром. Они были омерзительные. Любые сигареты с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жёлтым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/оранжевым фильтром были лучше. И как-то сама собой напрашивалась пропорция: белый фильтр/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хуйово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=жёлтый /нормально=коричневый/охуительно. И вот мне кто-то сказал, что "Арктика" есть в магазине "на пятой мельнице".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пошёл туда с... с кем-то... не помню уже.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помню, что легендарная "Арктика" оказалась безвкусной пресной слабой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хуйнёй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выкурили вдвоём всю пачку в один присест и почти не почувствовали вкуса. Рассказал об этом во дворе и ощутил себя разрушителем легенды. Некоторые не поверили, но и сами на пятую мельницу не пошли – видимо – чтобы остаться при своей сказке. </w:t>
      </w:r>
    </w:p>
    <w:p w14:paraId="71A3C63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ещё легенда, связанная с БТ. БТ продавались в твёрдой пачке, которую надо было разобрать/развернуть, чтобы осмотреть места склейки. На них всё время находились какие-то крестики, красные кружочки и т.п. Покупать BT было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стрёмно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поэтому мы подбирали пустые пачки на тротуарах и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дербанили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их. Имелось мнение, что если то ли найти какой-то особенный значок, то ли собрать 10 (5? 50? 100? не было точной информации) красных кружочков и сдать их в киоск "Союзпечати", тебе дадут 100 (5? 10? 50?) рублей. В конце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концов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занятие это было оставлено, потому что никто не знал, что именно и в каком количестве надо искать и куда отдавать, а киоскёрши упорно отмалчивались: ну, понятно, 100 рублей жалко же... </w:t>
      </w:r>
    </w:p>
    <w:p w14:paraId="32F7792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одном маленьком овощном магазинчике мы как-то купили сигареты "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Алонка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Советские. Больше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никогда и нигде не попадались. Долго думали-гадали, что может означать это слово... До сих пор не знаю. </w:t>
      </w:r>
    </w:p>
    <w:p w14:paraId="5AF0ADD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иметь при себе спичек вообще было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нестатусно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выражалось в поговорке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Курец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без спичек – как хуй без яичек»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Человеку, у которого спичек не оказывалось слишком часто, в ответ на просьбу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спичек можно было ответить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«Чиркни хуем об яички – вот тебе и будут спички»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E4A83B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Вообще, если у тебя были спички, считалось западло давать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своим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прикуривать от сигареты. Этот закон тоже был освящён рифмой: «Друзьям – от спички, блядям – от притычки». </w:t>
      </w:r>
    </w:p>
    <w:p w14:paraId="6BAC2FE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Первой моей сигаретой, помню, стала болгарская «опалина». А на второй день курения была сразу целая пачка за день – и это была пачка сирийской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Наоры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путать с азербайджанскими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Наири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»!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Наора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очень необычные сигареты. Платя за них 40 коп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кассу гастронома, ты никогда не знал заранее, какие сигареты покупаешь. Даже выкурив первую из пачки, ты мог не представлять, какими окажутся остальные 19, точнее – какой окажется каждая из них. О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Наоре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 нас сформировался миф, гласящий, что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«они там, в Сирии, косят всю траву, какая в стране растёт, или просто табачные поля никогда не пропалывают, и всё, что скосили, в эти сигареты пихают»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 сигарета могла оказаться невероятно слабой, вторая – ужасно крепкой,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продирающей до </w:t>
      </w:r>
      <w:proofErr w:type="gram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задницы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третья вообще могла не иметь табачного запаха... </w:t>
      </w:r>
    </w:p>
    <w:p w14:paraId="47B615F2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о сигаретах, не имевших табачного запаха... </w:t>
      </w:r>
    </w:p>
    <w:p w14:paraId="2F74AFC5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конец знаменитого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табачного кризиса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(~1989-1991 гг.; подробнее о нём – позже) в овощном магазине на нижнем рынке появились колумбийские сигареты «Президент» и «Кабинет» с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отчётливейшим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запахом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анаши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Никакого наркотического воздействия на мозги они, правда, не оказывали, в отличие от отдельных сигарет из почти любой пачки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Наоры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пахнущих чем угодно, но не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анашой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не табаком тоже). </w:t>
      </w:r>
    </w:p>
    <w:p w14:paraId="2A87DDA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Ещё какое-то время в ларьках «Союзпечати» лежали иракские сигареты «Багдад» с привкусом парафина. </w:t>
      </w:r>
    </w:p>
    <w:p w14:paraId="394F154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Наора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 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наших магазинах появлялась крайне нерегулярно. Видимо, это как-то зависело от отношений советского руководства и руководства Сирии. </w:t>
      </w:r>
    </w:p>
    <w:p w14:paraId="29F014D1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однажды появились на лотках возле стадиона «Динамо», а через неделю и во всех магазинах кубинские сигареты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Партагас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 народе –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Кирогаз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»),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Лигерос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(«Смерть под парусом»), «Рейс» (о которых потом говорили, что на них написано не «Рейс», а «R&amp;C», с таким, менее распространённым вариантом написания амперсанда, где явное «E» с хвостиком) и «Монте-Кристо».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стоили, если правильно помню, по 20 коп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пачку и были при этом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фильтрóвые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! Фильтр у них, правда, был не хлопковый, а из сложенной гармошкой салфетки, но всё равно... А уж крепкие были... Папиросы «Курортные» или даже самые крепкие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наорины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просто отдыхали в сторонке, да... </w:t>
      </w:r>
    </w:p>
    <w:p w14:paraId="7A5B6F76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Салфеточному фильтру некоторые мои сверстники не доверяли, а потому носили с собой вату и, прежде чем закурить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партагасину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вынимали салфетку и вкладывали в фильтр комочек ваты. Считалось, что так безвреднее. </w:t>
      </w:r>
    </w:p>
    <w:p w14:paraId="20D00465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вреде курения, кстати, тоже была поговорка: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«Курить – здоровью вредить; не курить – государству вредить»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СССР, как известно, единственным продавцом табачных изделий (как и вообще почти всего) было государство, а потому курение считалось привычкой патриотической. Среди нас,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пацанов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по-крайней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мере. </w:t>
      </w:r>
    </w:p>
    <w:p w14:paraId="67455A5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я уже говорил, целая пачка сигарет редко у кого случалась. У нас просто почти никогда не было денег. Понятия «карманные деньги» просто не существовало. То есть, я с этим словосочетанием вообще впервые встретился где-то в литературе. Родители не давали никому из нас денег почти никогда. Потому что – правильно – зачем. «В кино? В воскресенье вместе сходим в кино». «На мороженое? Обойдёшься».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– «Возьми мороженое в морозилке». «Кафе??? Ты что, миллионер – по кафе ходить???» И т.п. Но иногда всё-таки что-то перепадало.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не всегда родители были готовы переться с тобой на утренний сеанс в воскресенье или на вечерний в рабочий день, не всегда в морозилке оказывалось мороженое, а иногда, ну, случалось и такое, могли выдать в качестве жеста 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беспричинной милости и целый рубль на кафе, да, бывало.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Сложнее всего было с кино: детский билет стоил 10 копеек, а пачка болгарских сигарет – 50. Это надо было скидываться. Надо было договариваться – на что именно: вкусы-то у всех разные. И надо было у кого-то узнать, о чём кино, потому что дома-то будут спрашивать... </w:t>
      </w:r>
    </w:p>
    <w:p w14:paraId="6AA8095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Но, естественно, если пачка оказывалась у кого-то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своих, то все остальные стреляли в первую очередь не у прохожих, а именно у него. Потому что прохожий может отказать, а </w:t>
      </w:r>
      <w:r w:rsidRPr="00710E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 отказать не имеет права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 есть, специально не оговаривалось, что свой не имеет права отказывать, но это само собой разумелось. Для того чтобы отказать своему, нужны были уважительные причины: </w:t>
      </w:r>
    </w:p>
    <w:p w14:paraId="4B7BE005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Последняя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Последняя сигарета в пачке. Фраза: «У меня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последняя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,» – в ответ на просьбу закурить воспринималась как обоснованный отказ. Если ты просил закурить, тебе протягивали пачку, а ты обнаруживал, что там осталась последняя сигарета, пачку нужно было вернуть со словами: «Тут последняя». Если хозяин пачки всё равно считал возможным тебя угостить, он отвечал: «Бери с пачкой». Пустая пачка хозяину не возвращалась. </w:t>
      </w:r>
    </w:p>
    <w:p w14:paraId="6A4DF23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Целячая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нулячая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новая) пачка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Ещё не открытая пачка с ещё не снятым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предателем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«Предателем» называлась внешняя целлофановая упаковка: если её оставить на открытой мягкой пачке, она шуршит, когда опускаешь руку в карман, а это могут услышать родители... Вот, если у тебя просят закурить, можно ответить: «У меня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целячая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– и мельком показать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спросившему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нераспакованную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пачку. Никто не мог заставлять тебя открывать твою пачку ради чужого желания. Некоторые использовали эту традицию, чтобы обманывать товарищей, – аккуратно вскрывали пачку снизу, вырезая бритвенным лезвием дырочку в «предателе», и старались её не мять. Показанная мельком, пачка производила впечатление 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целячей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Однако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продемонстрированную таким образом пачку удавалось взять в руки («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Целячая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ну-ка дай сюда...») и обнаружить обман, можно было забирать её себе всю. </w:t>
      </w:r>
      <w:proofErr w:type="gramEnd"/>
    </w:p>
    <w:p w14:paraId="4B52E082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фишка с последней сигаретой распространена до сих пор, причём – по всей стране и среди всех возрастов. Думаю, все курильщики об этом знают, сталкивались не раз и сами всё это делали и говорили. </w:t>
      </w:r>
    </w:p>
    <w:p w14:paraId="457BA69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Вышеописанное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касалось только отношений среди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своих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Чужим отказывать было можно. Более того – можно было отказывать грубо, с вызовом. Например: </w:t>
      </w:r>
    </w:p>
    <w:p w14:paraId="33B357CF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Дай закурить.</w:t>
      </w:r>
    </w:p>
    <w:p w14:paraId="023C6F54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Кури бамбук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8795C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Или:</w:t>
      </w:r>
    </w:p>
    <w:p w14:paraId="638A9A5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Сигареты не будет?</w:t>
      </w:r>
    </w:p>
    <w:p w14:paraId="5750B7CD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Хуй, </w:t>
      </w:r>
      <w:proofErr w:type="gram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завёрнутый</w:t>
      </w:r>
      <w:proofErr w:type="gram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газету, заменяет сигарету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EA82164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Или:</w:t>
      </w:r>
    </w:p>
    <w:p w14:paraId="2315E514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Курить есть?</w:t>
      </w:r>
    </w:p>
    <w:p w14:paraId="1A01EB6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про твою честь.</w:t>
      </w:r>
    </w:p>
    <w:p w14:paraId="56AFF481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такое говорили кому-то из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это означало, что он за какие-то проступки попал в изгои, в отверженные. Ещё это могло означать вызов, намеренное оскорбление. </w:t>
      </w:r>
    </w:p>
    <w:p w14:paraId="3743D3E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Оскорбить можно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стряхнув пепел на носок ботинка визави или выдохнув ему дым в лицо. </w:t>
      </w:r>
    </w:p>
    <w:p w14:paraId="402512F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тебя стрельнули сигарету, лучше всего было давать пачку. Стрельнувший сам вытряхивал себе сигарету. Но ведь все норовили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взять две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Поэтому чаще дающий сам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полувытряхивал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пачки одну сигарету, чтобы торчал только фильтр, остальные придерживали пальцем и пачку протягивали, не выпуская из своих рук, чтобы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спросившему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удобно взять только одну сигарету. </w:t>
      </w:r>
    </w:p>
    <w:p w14:paraId="69567E7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Иные, купив пачку, сразу же вскрывали её и перекладывали сигареты фильтрами к дну пачки (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«Чтобы не пачкались – их же потом в рот брать»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14:paraId="363DFC5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ты давал кому-то закурить или подкурить, протягивая одну сигарету, её ни в коем случае нельзя было держать между указательным и средним пальцами 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потому что на хуй с яйцами похоже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сигарету следовало зажать в щепоть или между большим и указательным. </w:t>
      </w:r>
    </w:p>
    <w:p w14:paraId="0307358F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курили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«на короля»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Надо было, подкурив, сразу сказать: «На короля». Это означало, что ты собираешься курить и не стряхивать пепел, пока не докуришь до фильтра или мундштука. Если удалось – король. Труднее и престижнее всего было курить «на короля» папиросы «Курортные»: пепел часто отваливался вместе с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огоньком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69E6426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бумага на сигарете или папиросе сгорала неравномерно, если огонёк сначала уходил внутрь, под бумагу, а потом выходил наружу где-нибудь сбоку, островком, того, у кого это случилось, следовало немедленно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послать на хуй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чем связан этот ритуал, как возник и что означает, я не знаю. Не знал и тогда. </w:t>
      </w:r>
    </w:p>
    <w:p w14:paraId="4574DE4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Поднимать сигарету, упавшую на асфальт, на землю считалось западло. Но поднять хотелось, потому что хотелось курить, а сигареты доставались недёшево и/или непросто. Для этого случая существовала ритуально-очистительная формула: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«Быстро поднятая сигарета не считается упавшей»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F80E7F2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ситуации, в которых курить считалось совершенно обязательным, и это тоже подтверждалось ритуальными формулами. Первая такая ситуация – после еды (чаще всего после школьного завтрака на большой перемене после третьего урока) – освящалась почти поэмой со ссылкой на античный авторитет: </w:t>
      </w:r>
    </w:p>
    <w:p w14:paraId="7F4EFCB0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закону Архимеда,</w:t>
      </w:r>
    </w:p>
    <w:p w14:paraId="1440DA9C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 вкусного обеда,</w:t>
      </w:r>
    </w:p>
    <w:p w14:paraId="170F511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Чтобы жиром не заплыть,</w:t>
      </w:r>
    </w:p>
    <w:p w14:paraId="41A69E98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Надо взять и покурить.</w:t>
      </w:r>
    </w:p>
    <w:p w14:paraId="301F12BF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Святое дело, что вы...</w:t>
      </w:r>
    </w:p>
    <w:p w14:paraId="331F07F3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ситуация (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причинно-следственно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связанная с первой) – процесс дефекации. Потому что – внимание 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«никотин говно толкает»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880B198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Третья – когда пили пиво. Пить его следовало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через тягу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Считалось, что так сильнее пьянеешь. А поскольку денег всегда было мало, то опьянеть требовалось иногда с одной бутылки жиденького «Жигулёвского». Вот и пили – глоток пива, затяжка, глоток пива, задержать дыхание на секунду, выдох, ещё глоток... Всё равно не пьянели, но пьяными притворялись: быть пьяным считалось круто. </w:t>
      </w:r>
    </w:p>
    <w:p w14:paraId="0C29F687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Пьянели совсем от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об этом чуть позже... </w:t>
      </w:r>
    </w:p>
    <w:p w14:paraId="40E35882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частоте курения.</w:t>
      </w:r>
    </w:p>
    <w:p w14:paraId="6CC7474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Курили часто.</w:t>
      </w:r>
    </w:p>
    <w:p w14:paraId="340700CF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бегали покурить на каждой перемене. Во дворе школы несколько лет стояло старое полуразрушенное одноэтажное здание с проваленной местами крышей и дыркой в стене. Его использовали в качестве неформального общественного туалета, в него же ходили курить. Никто из учителей или других школьных служащих никогда в него не заходил. Когда его снесли, стали ходить на крышу или в подвал. Или через дорогу – на крыльцо строительного техникума. </w:t>
      </w:r>
    </w:p>
    <w:p w14:paraId="0BB6C2B8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руиной в школьном дворе связано ещё одно воспоминание. Иногда нам давали задание: «Завтра принести анализ кала на обследование».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 полагалось сдавать в спичечных коробках (только не в картонных, а в деревянных, настоящих).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Многие, само собой, забывали приготовить материал для анализа, а ругань учителей и школьной фельдшерицы выслушивать не хотели. Тогда они просто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зачёрпывали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щепочкой кусок говна из любой кучи, которые во множестве имелись в нашей дворовой развалине, клали его в коробок и так сдавали. Можно себе представить, сколько всякой гадости могло оказаться в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дерьме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пролежавшем несколько дней практически под открытым небом... Но никого ни разу не увезли после такого «обследования» на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скорой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никого даже не направили на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дообследование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Думаю, все эти «анализы» доходили до мусорного контейнера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медлаборатории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минуя микроскопы и вообще фазу исследования. Тоже своего рода ритуал... </w:t>
      </w:r>
    </w:p>
    <w:p w14:paraId="7D58C530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звучала фраза: «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меня уши пухнут – я </w:t>
      </w:r>
      <w:r w:rsidRPr="00710E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уже час не курил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!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191B30E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 школы,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«во дворах»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курить считалось нормальным каждые 15 минут. Но если непосредственно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 гаражами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детском садике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завязывалась беседа и было достаточно сигарет, то курили 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за одной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пока сигареты не кончались. Лишь иногда хозяин пачки оставлял себе одну –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потом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«На потом» можно было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захабарить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запельковать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забычковать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 загасить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уже закуренную сигарету, но это делалось крайне редко: мало кто мог считать сеанс курения состоявшимся, выкурив только треть-половину одной сигареты. Кроме того, от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забычкованной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сигареты сильно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шмонило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(пахло), что увеличивало риск быть пойманным родителями. </w:t>
      </w:r>
    </w:p>
    <w:p w14:paraId="5D8EFA39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 запахом табака вообще была постоянной актуальной проблемой. Два важных слова: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«зажевать»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«руку»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Зажёвывали</w:t>
      </w:r>
      <w:proofErr w:type="spell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попало: ёлочными иголками, конфетами, когда они были, в особо удачные дни – мускатным орехом. На правой руке следовало натереть чем-либо отбивающим запах указательный и средний пальцы. Часто использовались листья сирени... Всё равно к десятому классу эти два пальца становились несмываемо жёлтыми от табака, и запах уже никого не интересовал: и так всё было ясно. Иногда, чтобы забить табачный запах, мазали щёки изнутри и зубы вьетнамским бальзамом «Звёздочка»... </w:t>
      </w:r>
    </w:p>
    <w:p w14:paraId="51224A40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О!.. Неожиданно вспомнил анекдот про азербайджанские «Столичные». </w:t>
      </w:r>
    </w:p>
    <w:p w14:paraId="2B876885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Делятся опытом технологи двух табачных фабрик. Технолог московской </w:t>
      </w:r>
      <w:proofErr w:type="spellStart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дукатовской</w:t>
      </w:r>
      <w:proofErr w:type="spellEnd"/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фабрики говорит: </w:t>
      </w:r>
    </w:p>
    <w:p w14:paraId="04C1860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«Столичные» мы делаем так: на мешок говна кладём полмешка сена и лопату табака... </w:t>
      </w:r>
    </w:p>
    <w:p w14:paraId="0F4011A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Технолог бакинской фабрики удивляется:</w:t>
      </w:r>
    </w:p>
    <w:p w14:paraId="27F26D0B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 Надо же! Вы ещё и табак добавляете!</w:t>
      </w:r>
    </w:p>
    <w:p w14:paraId="1A4E0103" w14:textId="77777777" w:rsidR="00710E71" w:rsidRPr="00710E71" w:rsidRDefault="00710E71" w:rsidP="00710E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10E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Игры </w:t>
      </w:r>
    </w:p>
    <w:p w14:paraId="3D89848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в мире игры скучнее, чем </w:t>
      </w:r>
      <w:r w:rsidRPr="00710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магазин</w:t>
      </w: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Когда мои сверстники, а чаще сверстницы делали из досок и кирпичей прилавок, раскладывали на нём зелёную алычу, камешки и ещё какую-то грязь и начинали «продавать» это всё за листки подорожника, я присматривался к ним, прислушивался, стараясь всё-таки понять, в чём здесь интерес. Однажды попытался поучаствовать в качестве покупателя. Нарвал подорожника, отдал его девочке за прилавком, взял взамен какой-то другой мусор - счастливее себя не почувствовал</w:t>
      </w:r>
    </w:p>
    <w:p w14:paraId="5FAE81AA" w14:textId="77777777" w:rsidR="00710E71" w:rsidRPr="00710E71" w:rsidRDefault="00710E71" w:rsidP="00710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другие часто и с удовольствием в эту игру играют, было для меня источником множества раздумий. Я вообще не любил чего-то не понимать. "</w:t>
      </w:r>
      <w:proofErr w:type="gramStart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Ладно</w:t>
      </w:r>
      <w:proofErr w:type="gramEnd"/>
      <w:r w:rsidRPr="007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ещё, - думал я, - если бы условные деньги нельзя было бы нарвать на любом газоне в любом количестве, если бы они доставались с каким-то трудом и количество их было ограничено. Ладно бы товар был хоть сколько-нибудь полезен и не мог бы быть добыт на ближайшем с игровым магазином дереве, но ведь этого нет и вся суть игры в имитации нехитрых действий продавца и покупателя - сидеть, подходить, спрашивать, отвечать, передавать из рук в руки... Почему же им это интересно?" В общем, в итоге я решил, что это потому, что социальные роли/статусы продавца и покупателя моим сверстникам интересны сами по себе. Им просто нравится представлять, что они сидят за прилавком настоящего магазина. Мне же доля продавцов казалась адом, а роль покупателя - малозначимым повседневным эпизодом в жизни, полной иных радостей. В общем, второй попытки поиграть в магазин я так никогда и не предпринял. </w:t>
      </w:r>
    </w:p>
    <w:p w14:paraId="44B1474D" w14:textId="7ABCD0FF" w:rsidR="00EE78E1" w:rsidRDefault="0017171C">
      <w:r w:rsidRPr="0017171C">
        <w:t>http://"http://yatsutko.net/index.php?option=com</w:t>
      </w:r>
      <w:bookmarkStart w:id="0" w:name="_GoBack"/>
      <w:bookmarkEnd w:id="0"/>
      <w:r w:rsidRPr="0017171C">
        <w:t>_content&amp;task=view&amp;id=142&amp;Itemid=31</w:t>
      </w:r>
    </w:p>
    <w:sectPr w:rsidR="00EE7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B1A"/>
    <w:rsid w:val="0017171C"/>
    <w:rsid w:val="00324B1A"/>
    <w:rsid w:val="00710E71"/>
    <w:rsid w:val="0089271D"/>
    <w:rsid w:val="00E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A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0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0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1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0E71"/>
    <w:rPr>
      <w:b/>
      <w:bCs/>
    </w:rPr>
  </w:style>
  <w:style w:type="character" w:styleId="a5">
    <w:name w:val="Emphasis"/>
    <w:basedOn w:val="a0"/>
    <w:uiPriority w:val="20"/>
    <w:qFormat/>
    <w:rsid w:val="00710E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0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0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10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0E71"/>
    <w:rPr>
      <w:b/>
      <w:bCs/>
    </w:rPr>
  </w:style>
  <w:style w:type="character" w:styleId="a5">
    <w:name w:val="Emphasis"/>
    <w:basedOn w:val="a0"/>
    <w:uiPriority w:val="20"/>
    <w:qFormat/>
    <w:rsid w:val="00710E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4509</Words>
  <Characters>25704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cp:lastPrinted>2010-01-29T21:07:00Z</cp:lastPrinted>
  <dcterms:created xsi:type="dcterms:W3CDTF">2010-01-29T21:06:00Z</dcterms:created>
  <dcterms:modified xsi:type="dcterms:W3CDTF">2010-01-29T22:16:00Z</dcterms:modified>
</cp:coreProperties>
</file>